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16"/>
        <w:gridCol w:w="1596"/>
        <w:gridCol w:w="1386"/>
        <w:gridCol w:w="1404"/>
      </w:tblGrid>
      <w:tr w:rsidR="005D3189" w:rsidTr="005D3189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3189" w:rsidRDefault="005D3189" w:rsidP="00CB3DAA">
            <w:r>
              <w:t>Приложение 8</w:t>
            </w:r>
          </w:p>
        </w:tc>
      </w:tr>
      <w:tr w:rsidR="005D3189" w:rsidTr="005D3189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3189" w:rsidRDefault="005D3189" w:rsidP="00CB3DAA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3189" w:rsidRDefault="005D3189" w:rsidP="00CB3DAA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5D3189" w:rsidTr="005D3189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3189" w:rsidRDefault="005D3189" w:rsidP="005D3189">
            <w:r>
              <w:t xml:space="preserve">от                          №  </w:t>
            </w:r>
          </w:p>
        </w:tc>
      </w:tr>
      <w:tr w:rsidR="005D3189" w:rsidTr="005D3189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/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/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/>
        </w:tc>
      </w:tr>
      <w:tr w:rsidR="005D3189" w:rsidTr="005D3189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3189" w:rsidRDefault="005D3189" w:rsidP="00CB3DAA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2020 год и на плановый период 2021 и 2022 годов</w:t>
            </w:r>
          </w:p>
        </w:tc>
      </w:tr>
      <w:tr w:rsidR="005D3189" w:rsidTr="005D3189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/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/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/>
        </w:tc>
      </w:tr>
      <w:tr w:rsidR="005D3189" w:rsidTr="005D3189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/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/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>
            <w:pPr>
              <w:jc w:val="right"/>
            </w:pPr>
            <w:r>
              <w:t>тыс. руб.</w:t>
            </w:r>
          </w:p>
        </w:tc>
      </w:tr>
      <w:tr w:rsidR="005D3189" w:rsidTr="005D318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89" w:rsidRDefault="005D3189" w:rsidP="00CB3DAA">
            <w:pPr>
              <w:jc w:val="center"/>
            </w:pPr>
            <w:r>
              <w:t>№ п/п</w:t>
            </w:r>
          </w:p>
        </w:tc>
        <w:tc>
          <w:tcPr>
            <w:tcW w:w="983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89" w:rsidRDefault="005D3189" w:rsidP="00CB3DAA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89" w:rsidRDefault="005D3189" w:rsidP="00CB3DAA">
            <w:pPr>
              <w:jc w:val="center"/>
            </w:pPr>
            <w: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89" w:rsidRDefault="005D3189" w:rsidP="00CB3DAA">
            <w:pPr>
              <w:jc w:val="center"/>
            </w:pPr>
            <w:r>
              <w:t>2021 год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89" w:rsidRDefault="005D3189" w:rsidP="00CB3DAA">
            <w:pPr>
              <w:jc w:val="center"/>
            </w:pPr>
            <w:r>
              <w:t>2022 год</w:t>
            </w:r>
          </w:p>
        </w:tc>
      </w:tr>
    </w:tbl>
    <w:p w:rsidR="005D3189" w:rsidRPr="005D3189" w:rsidRDefault="005D3189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16"/>
        <w:gridCol w:w="1596"/>
        <w:gridCol w:w="1386"/>
        <w:gridCol w:w="1404"/>
      </w:tblGrid>
      <w:tr w:rsidR="005D3189" w:rsidTr="005D3189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89" w:rsidRDefault="005D3189" w:rsidP="00CB3DAA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89" w:rsidRDefault="005D3189" w:rsidP="00CB3DAA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89" w:rsidRDefault="005D3189" w:rsidP="00CB3DAA">
            <w:pPr>
              <w:jc w:val="center"/>
            </w:pPr>
            <w: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89" w:rsidRDefault="005D3189" w:rsidP="00CB3DAA">
            <w:pPr>
              <w:jc w:val="center"/>
            </w:pPr>
            <w:r>
              <w:t>4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89" w:rsidRDefault="005D3189" w:rsidP="00CB3DAA">
            <w:pPr>
              <w:jc w:val="center"/>
            </w:pPr>
            <w:r>
              <w:t>5</w:t>
            </w:r>
          </w:p>
        </w:tc>
      </w:tr>
      <w:tr w:rsidR="005D3189" w:rsidTr="005D3189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89" w:rsidRDefault="005D3189" w:rsidP="00CB3DAA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5D3189" w:rsidTr="005D3189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89" w:rsidRDefault="005D3189" w:rsidP="00CB3DAA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>
            <w:pPr>
              <w:jc w:val="right"/>
            </w:pPr>
            <w:r>
              <w:t>3 000,0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>
            <w:pPr>
              <w:jc w:val="right"/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>
            <w:pPr>
              <w:jc w:val="right"/>
            </w:pPr>
          </w:p>
        </w:tc>
      </w:tr>
      <w:tr w:rsidR="005D3189" w:rsidTr="005D318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89" w:rsidRDefault="005D3189" w:rsidP="00CB3DAA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189" w:rsidRDefault="005D3189" w:rsidP="00CB3DAA">
            <w:r>
              <w:t>Техническое перевооружение системы теплоснабжения с устройством котлов наружного размещения для многоквартирного жилого дома №4а по ул. Вокзальной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>
            <w:pPr>
              <w:jc w:val="right"/>
            </w:pPr>
            <w:r>
              <w:t>3 000,0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>
            <w:pPr>
              <w:jc w:val="right"/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>
            <w:pPr>
              <w:jc w:val="right"/>
            </w:pPr>
          </w:p>
        </w:tc>
      </w:tr>
      <w:tr w:rsidR="005D3189" w:rsidTr="005D3189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89" w:rsidRDefault="005D3189" w:rsidP="00CB3DAA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>
            <w:pPr>
              <w:jc w:val="right"/>
            </w:pPr>
            <w:r>
              <w:t>3 000,0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>
            <w:pPr>
              <w:jc w:val="right"/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>
            <w:pPr>
              <w:jc w:val="right"/>
            </w:pPr>
          </w:p>
        </w:tc>
      </w:tr>
      <w:tr w:rsidR="005D3189" w:rsidTr="005D3189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89" w:rsidRDefault="005D3189" w:rsidP="00CB3DAA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5D3189" w:rsidTr="005D3189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89" w:rsidRDefault="005D3189" w:rsidP="00CB3DAA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>
            <w:pPr>
              <w:jc w:val="right"/>
            </w:pPr>
            <w:r>
              <w:t>45 000,0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>
            <w:pPr>
              <w:jc w:val="right"/>
            </w:pPr>
            <w:r>
              <w:t>45 000,0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>
            <w:pPr>
              <w:jc w:val="right"/>
            </w:pPr>
            <w:r>
              <w:t>45 000,0</w:t>
            </w:r>
          </w:p>
        </w:tc>
      </w:tr>
      <w:tr w:rsidR="005D3189" w:rsidTr="005D318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89" w:rsidRDefault="005D3189" w:rsidP="00CB3DAA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3189" w:rsidRDefault="005D3189" w:rsidP="00CB3DAA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>
            <w:pPr>
              <w:jc w:val="right"/>
            </w:pPr>
            <w:r>
              <w:t>45 000,0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>
            <w:pPr>
              <w:jc w:val="right"/>
            </w:pPr>
            <w:r>
              <w:t>45 000,0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>
            <w:pPr>
              <w:jc w:val="right"/>
            </w:pPr>
            <w:r>
              <w:t>45 000,0</w:t>
            </w:r>
          </w:p>
        </w:tc>
      </w:tr>
      <w:tr w:rsidR="005D3189" w:rsidTr="005D3189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89" w:rsidRDefault="005D3189" w:rsidP="00CB3DAA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>
            <w:pPr>
              <w:jc w:val="right"/>
            </w:pPr>
            <w:r>
              <w:t>45 000,0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>
            <w:pPr>
              <w:jc w:val="right"/>
            </w:pPr>
            <w:r>
              <w:t>45 000,0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>
            <w:pPr>
              <w:jc w:val="right"/>
            </w:pPr>
            <w:r>
              <w:t>45 000,0</w:t>
            </w:r>
          </w:p>
        </w:tc>
      </w:tr>
      <w:tr w:rsidR="005D3189" w:rsidTr="005D3189">
        <w:trPr>
          <w:cantSplit/>
        </w:trPr>
        <w:tc>
          <w:tcPr>
            <w:tcW w:w="10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3189" w:rsidRDefault="005D3189" w:rsidP="00CB3DAA">
            <w:pPr>
              <w:jc w:val="center"/>
            </w:pPr>
            <w:r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48 000,0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45 000,0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45 000,0</w:t>
            </w:r>
          </w:p>
        </w:tc>
      </w:tr>
      <w:tr w:rsidR="005D3189" w:rsidTr="005D3189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>
            <w:r>
              <w:t xml:space="preserve"> </w:t>
            </w:r>
          </w:p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/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/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/>
        </w:tc>
      </w:tr>
      <w:tr w:rsidR="005D3189" w:rsidTr="005D3189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/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/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/>
        </w:tc>
      </w:tr>
      <w:tr w:rsidR="005D3189" w:rsidTr="005D3189">
        <w:trPr>
          <w:cantSplit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>
            <w:r>
              <w:t>Председатель комитета по финансам администрации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/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/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/>
        </w:tc>
      </w:tr>
      <w:tr w:rsidR="005D3189" w:rsidTr="005D3189">
        <w:trPr>
          <w:cantSplit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>
            <w:r>
              <w:t>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189" w:rsidRDefault="005D3189" w:rsidP="00CB3DAA">
            <w:pPr>
              <w:jc w:val="right"/>
            </w:pPr>
            <w:r>
              <w:t>А.С. Струков</w:t>
            </w:r>
          </w:p>
        </w:tc>
      </w:tr>
    </w:tbl>
    <w:p w:rsidR="005D3189" w:rsidRPr="00AD2B16" w:rsidRDefault="005D3189" w:rsidP="005D3189"/>
    <w:p w:rsidR="00E2598B" w:rsidRPr="005D3189" w:rsidRDefault="00E2598B" w:rsidP="005D3189"/>
    <w:sectPr w:rsidR="00E2598B" w:rsidRPr="005D3189" w:rsidSect="005D3189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400" w:rsidRDefault="00D33400" w:rsidP="005D3189">
      <w:r>
        <w:separator/>
      </w:r>
    </w:p>
  </w:endnote>
  <w:endnote w:type="continuationSeparator" w:id="1">
    <w:p w:rsidR="00D33400" w:rsidRDefault="00D33400" w:rsidP="005D3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400" w:rsidRDefault="00D33400" w:rsidP="005D3189">
      <w:r>
        <w:separator/>
      </w:r>
    </w:p>
  </w:footnote>
  <w:footnote w:type="continuationSeparator" w:id="1">
    <w:p w:rsidR="00D33400" w:rsidRDefault="00D33400" w:rsidP="005D31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189" w:rsidRDefault="002A36D3" w:rsidP="0058395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D318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D3189" w:rsidRDefault="005D31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189" w:rsidRDefault="002A36D3" w:rsidP="0058395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D318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D3189">
      <w:rPr>
        <w:rStyle w:val="a7"/>
        <w:noProof/>
      </w:rPr>
      <w:t>1</w:t>
    </w:r>
    <w:r>
      <w:rPr>
        <w:rStyle w:val="a7"/>
      </w:rPr>
      <w:fldChar w:fldCharType="end"/>
    </w:r>
  </w:p>
  <w:p w:rsidR="005D3189" w:rsidRDefault="005D31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5D3189"/>
    <w:rsid w:val="002A36D3"/>
    <w:rsid w:val="002C3F39"/>
    <w:rsid w:val="004506BC"/>
    <w:rsid w:val="00506409"/>
    <w:rsid w:val="005D3189"/>
    <w:rsid w:val="006808C6"/>
    <w:rsid w:val="00783026"/>
    <w:rsid w:val="0082077C"/>
    <w:rsid w:val="00A24CAF"/>
    <w:rsid w:val="00B912FD"/>
    <w:rsid w:val="00D33400"/>
    <w:rsid w:val="00DE0CB0"/>
    <w:rsid w:val="00E2598B"/>
    <w:rsid w:val="00F542E2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D31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D3189"/>
  </w:style>
  <w:style w:type="paragraph" w:styleId="a5">
    <w:name w:val="footer"/>
    <w:basedOn w:val="a"/>
    <w:link w:val="a6"/>
    <w:uiPriority w:val="99"/>
    <w:semiHidden/>
    <w:unhideWhenUsed/>
    <w:rsid w:val="005D31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D3189"/>
  </w:style>
  <w:style w:type="character" w:styleId="a7">
    <w:name w:val="page number"/>
    <w:basedOn w:val="a0"/>
    <w:uiPriority w:val="99"/>
    <w:semiHidden/>
    <w:unhideWhenUsed/>
    <w:rsid w:val="005D3189"/>
  </w:style>
  <w:style w:type="paragraph" w:styleId="a8">
    <w:name w:val="Balloon Text"/>
    <w:basedOn w:val="a"/>
    <w:link w:val="a9"/>
    <w:uiPriority w:val="99"/>
    <w:semiHidden/>
    <w:unhideWhenUsed/>
    <w:rsid w:val="00DE0CB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0C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0</TotalTime>
  <Pages>1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UdalovaDA</cp:lastModifiedBy>
  <cp:revision>2</cp:revision>
  <cp:lastPrinted>2019-10-21T06:26:00Z</cp:lastPrinted>
  <dcterms:created xsi:type="dcterms:W3CDTF">2019-10-21T06:34:00Z</dcterms:created>
  <dcterms:modified xsi:type="dcterms:W3CDTF">2019-10-21T06:34:00Z</dcterms:modified>
</cp:coreProperties>
</file>